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83F807" w14:textId="77777777" w:rsidR="00AA56D2" w:rsidRPr="00F82FD9" w:rsidRDefault="00AA56D2" w:rsidP="00E6502E">
      <w:pPr>
        <w:tabs>
          <w:tab w:val="left" w:pos="6480"/>
        </w:tabs>
        <w:jc w:val="right"/>
        <w:rPr>
          <w:rFonts w:asciiTheme="minorHAnsi" w:hAnsiTheme="minorHAnsi"/>
          <w:sz w:val="22"/>
          <w:szCs w:val="22"/>
        </w:rPr>
      </w:pPr>
      <w:bookmarkStart w:id="0" w:name="Besedilo1"/>
      <w:bookmarkStart w:id="1" w:name="_GoBack"/>
      <w:bookmarkEnd w:id="1"/>
    </w:p>
    <w:bookmarkEnd w:id="0"/>
    <w:p w14:paraId="1B0DB856" w14:textId="77777777" w:rsidR="00011C22" w:rsidRPr="0065683E" w:rsidRDefault="00011C22" w:rsidP="00011C22">
      <w:pPr>
        <w:tabs>
          <w:tab w:val="right" w:leader="dot" w:pos="4536"/>
          <w:tab w:val="center" w:pos="6804"/>
          <w:tab w:val="right" w:leader="dot" w:pos="9354"/>
        </w:tabs>
        <w:ind w:right="-2"/>
        <w:jc w:val="center"/>
        <w:rPr>
          <w:rFonts w:ascii="Calibri" w:hAnsi="Calibri"/>
          <w:b/>
          <w:sz w:val="22"/>
          <w:szCs w:val="22"/>
        </w:rPr>
      </w:pPr>
    </w:p>
    <w:p w14:paraId="786580D9" w14:textId="77777777" w:rsidR="00011C22" w:rsidRPr="0065683E" w:rsidRDefault="00011C22" w:rsidP="00011C22">
      <w:pPr>
        <w:tabs>
          <w:tab w:val="right" w:leader="dot" w:pos="4536"/>
          <w:tab w:val="center" w:pos="6804"/>
          <w:tab w:val="right" w:leader="dot" w:pos="9354"/>
        </w:tabs>
        <w:ind w:right="-2"/>
        <w:jc w:val="center"/>
        <w:rPr>
          <w:rFonts w:ascii="Calibri" w:hAnsi="Calibri"/>
          <w:b/>
          <w:sz w:val="22"/>
          <w:szCs w:val="22"/>
        </w:rPr>
      </w:pPr>
    </w:p>
    <w:p w14:paraId="690CFB37" w14:textId="77777777" w:rsidR="00011C22" w:rsidRPr="0065683E" w:rsidRDefault="00011C22" w:rsidP="00011C22">
      <w:pPr>
        <w:pStyle w:val="Navaden3"/>
        <w:jc w:val="center"/>
        <w:rPr>
          <w:rFonts w:ascii="Calibri" w:hAnsi="Calibri"/>
          <w:sz w:val="22"/>
          <w:szCs w:val="22"/>
        </w:rPr>
      </w:pPr>
      <w:r w:rsidRPr="0065683E">
        <w:rPr>
          <w:rFonts w:ascii="Calibri" w:hAnsi="Calibri"/>
          <w:sz w:val="22"/>
          <w:szCs w:val="22"/>
        </w:rPr>
        <w:t>POVABILO K ODDAJI PONUDBE</w:t>
      </w:r>
    </w:p>
    <w:p w14:paraId="320E6CE2" w14:textId="77777777" w:rsidR="00011C22" w:rsidRPr="0065683E" w:rsidRDefault="00011C22" w:rsidP="00011C22">
      <w:pPr>
        <w:pStyle w:val="Navaden3"/>
        <w:jc w:val="center"/>
        <w:rPr>
          <w:rFonts w:ascii="Calibri" w:hAnsi="Calibri"/>
          <w:sz w:val="22"/>
          <w:szCs w:val="22"/>
        </w:rPr>
      </w:pPr>
    </w:p>
    <w:p w14:paraId="6E73F643" w14:textId="77777777" w:rsidR="00011C22" w:rsidRPr="0065683E" w:rsidRDefault="00011C22" w:rsidP="00011C22">
      <w:pPr>
        <w:pStyle w:val="Navaden3"/>
        <w:jc w:val="center"/>
        <w:rPr>
          <w:rFonts w:ascii="Calibri" w:hAnsi="Calibri"/>
          <w:sz w:val="22"/>
          <w:szCs w:val="22"/>
        </w:rPr>
      </w:pPr>
    </w:p>
    <w:p w14:paraId="71BB5236" w14:textId="4DC07A44" w:rsidR="00011C22" w:rsidRPr="0065683E" w:rsidRDefault="00011C22" w:rsidP="00011C22">
      <w:pPr>
        <w:pStyle w:val="Navaden3"/>
        <w:jc w:val="center"/>
        <w:rPr>
          <w:rFonts w:ascii="Calibri" w:hAnsi="Calibri"/>
          <w:sz w:val="22"/>
          <w:szCs w:val="22"/>
        </w:rPr>
      </w:pPr>
      <w:r w:rsidRPr="0065683E">
        <w:rPr>
          <w:rFonts w:ascii="Calibri" w:hAnsi="Calibri"/>
          <w:sz w:val="22"/>
          <w:szCs w:val="22"/>
        </w:rPr>
        <w:t xml:space="preserve">Naročnik </w:t>
      </w:r>
      <w:r w:rsidR="00A86B31" w:rsidRPr="006C0093">
        <w:rPr>
          <w:rFonts w:ascii="Calibri" w:hAnsi="Calibri" w:cs="Tahoma"/>
          <w:sz w:val="22"/>
          <w:szCs w:val="22"/>
        </w:rPr>
        <w:t>HOLDING KOBILARNA LIPICA, d.o.o., Lipica 5, 6210 Sežana</w:t>
      </w:r>
      <w:r w:rsidRPr="0065683E">
        <w:rPr>
          <w:rFonts w:ascii="Calibri" w:hAnsi="Calibri"/>
          <w:sz w:val="22"/>
          <w:szCs w:val="22"/>
        </w:rPr>
        <w:t>, oddaja javno naročilo in zato objavlja:</w:t>
      </w:r>
    </w:p>
    <w:p w14:paraId="3A4DD4C8" w14:textId="77777777" w:rsidR="00011C22" w:rsidRPr="0065683E" w:rsidRDefault="00011C22" w:rsidP="00011C22">
      <w:pPr>
        <w:pStyle w:val="Navaden3"/>
        <w:jc w:val="center"/>
        <w:rPr>
          <w:rFonts w:ascii="Calibri" w:hAnsi="Calibri"/>
          <w:sz w:val="22"/>
          <w:szCs w:val="22"/>
        </w:rPr>
      </w:pPr>
    </w:p>
    <w:p w14:paraId="3E87CBA7" w14:textId="77777777" w:rsidR="00011C22" w:rsidRPr="0065683E" w:rsidRDefault="00011C22" w:rsidP="00011C22">
      <w:pPr>
        <w:pStyle w:val="Navaden3"/>
        <w:jc w:val="center"/>
        <w:rPr>
          <w:rFonts w:ascii="Calibri" w:hAnsi="Calibri"/>
          <w:sz w:val="22"/>
          <w:szCs w:val="22"/>
        </w:rPr>
      </w:pPr>
    </w:p>
    <w:p w14:paraId="7A9C9B4F" w14:textId="77777777" w:rsidR="00011C22" w:rsidRPr="0065683E" w:rsidRDefault="00011C22" w:rsidP="00011C22">
      <w:pPr>
        <w:pStyle w:val="Navaden3"/>
        <w:jc w:val="center"/>
        <w:rPr>
          <w:rFonts w:ascii="Calibri" w:hAnsi="Calibri"/>
          <w:sz w:val="22"/>
          <w:szCs w:val="22"/>
        </w:rPr>
      </w:pPr>
      <w:r w:rsidRPr="0065683E">
        <w:rPr>
          <w:rFonts w:ascii="Calibri" w:hAnsi="Calibri"/>
          <w:sz w:val="22"/>
          <w:szCs w:val="22"/>
        </w:rPr>
        <w:t xml:space="preserve">javno naročilo za izbiro izvajalca (ODPRTI POSTOPEK) </w:t>
      </w:r>
    </w:p>
    <w:p w14:paraId="64FF1724" w14:textId="77777777" w:rsidR="00011C22" w:rsidRPr="0065683E" w:rsidRDefault="00011C22" w:rsidP="00011C22">
      <w:pPr>
        <w:pStyle w:val="Navaden3"/>
        <w:jc w:val="center"/>
        <w:rPr>
          <w:rFonts w:ascii="Calibri" w:hAnsi="Calibri"/>
          <w:sz w:val="22"/>
          <w:szCs w:val="22"/>
        </w:rPr>
      </w:pPr>
    </w:p>
    <w:p w14:paraId="29279A38" w14:textId="77777777" w:rsidR="00011C22" w:rsidRPr="0065683E" w:rsidRDefault="00011C22" w:rsidP="00011C22">
      <w:pPr>
        <w:pStyle w:val="Navaden3"/>
        <w:jc w:val="center"/>
        <w:rPr>
          <w:rFonts w:ascii="Calibri" w:hAnsi="Calibri"/>
          <w:b/>
          <w:sz w:val="22"/>
          <w:szCs w:val="22"/>
        </w:rPr>
      </w:pPr>
    </w:p>
    <w:p w14:paraId="6F541D86" w14:textId="77777777" w:rsidR="00011C22" w:rsidRPr="00323CC4" w:rsidRDefault="00011C22" w:rsidP="00011C22"/>
    <w:p w14:paraId="79CCE432" w14:textId="77777777" w:rsidR="00A86B31" w:rsidRDefault="00A86B31" w:rsidP="00A86B31">
      <w:pPr>
        <w:jc w:val="center"/>
        <w:rPr>
          <w:rFonts w:ascii="Calibri" w:hAnsi="Calibri"/>
          <w:b/>
          <w:sz w:val="28"/>
          <w:szCs w:val="20"/>
          <w:lang w:val="pl-PL"/>
        </w:rPr>
      </w:pPr>
      <w:r w:rsidRPr="00A348C1">
        <w:rPr>
          <w:rFonts w:ascii="Calibri" w:hAnsi="Calibri"/>
          <w:b/>
          <w:sz w:val="28"/>
          <w:szCs w:val="20"/>
          <w:lang w:val="pl-PL"/>
        </w:rPr>
        <w:t>Oprema hotelskega dela objekta za Hotel Maestoso v Lipici</w:t>
      </w:r>
    </w:p>
    <w:p w14:paraId="094D0518" w14:textId="77777777" w:rsidR="003F7EFA" w:rsidRPr="00A348C1" w:rsidRDefault="003F7EFA" w:rsidP="00A86B31">
      <w:pPr>
        <w:jc w:val="center"/>
        <w:rPr>
          <w:rFonts w:ascii="Calibri" w:hAnsi="Calibri"/>
          <w:b/>
          <w:sz w:val="28"/>
          <w:szCs w:val="20"/>
          <w:lang w:val="pl-PL"/>
        </w:rPr>
      </w:pPr>
    </w:p>
    <w:p w14:paraId="1B5770E1" w14:textId="45052B88" w:rsidR="0068264F" w:rsidRPr="00C81D1E" w:rsidRDefault="0068264F" w:rsidP="0068264F">
      <w:pPr>
        <w:ind w:left="2127"/>
        <w:rPr>
          <w:rFonts w:ascii="Calibri" w:hAnsi="Calibri"/>
          <w:b/>
          <w:sz w:val="22"/>
          <w:szCs w:val="22"/>
        </w:rPr>
      </w:pPr>
      <w:r w:rsidRPr="00C81D1E">
        <w:rPr>
          <w:rFonts w:ascii="Calibri" w:hAnsi="Calibri"/>
          <w:b/>
          <w:color w:val="000000"/>
          <w:sz w:val="22"/>
          <w:szCs w:val="22"/>
        </w:rPr>
        <w:t xml:space="preserve">Sklop </w:t>
      </w:r>
      <w:r w:rsidRPr="00C81D1E">
        <w:rPr>
          <w:rFonts w:ascii="Calibri" w:hAnsi="Calibri"/>
          <w:b/>
          <w:sz w:val="22"/>
          <w:szCs w:val="22"/>
        </w:rPr>
        <w:t xml:space="preserve">1: </w:t>
      </w:r>
      <w:r>
        <w:rPr>
          <w:rFonts w:ascii="Calibri" w:hAnsi="Calibri"/>
          <w:b/>
          <w:sz w:val="22"/>
          <w:szCs w:val="22"/>
        </w:rPr>
        <w:t>Oprema hotel</w:t>
      </w:r>
      <w:r w:rsidR="00817A97">
        <w:rPr>
          <w:rFonts w:ascii="Calibri" w:hAnsi="Calibri"/>
          <w:b/>
          <w:sz w:val="22"/>
          <w:szCs w:val="22"/>
        </w:rPr>
        <w:t>a</w:t>
      </w:r>
    </w:p>
    <w:p w14:paraId="04922808" w14:textId="77777777" w:rsidR="0068264F" w:rsidRPr="00C81D1E" w:rsidRDefault="0068264F" w:rsidP="0068264F">
      <w:pPr>
        <w:ind w:left="2127"/>
        <w:rPr>
          <w:rFonts w:ascii="Calibri" w:hAnsi="Calibri"/>
          <w:b/>
          <w:sz w:val="22"/>
          <w:szCs w:val="22"/>
        </w:rPr>
      </w:pPr>
      <w:r w:rsidRPr="00C81D1E">
        <w:rPr>
          <w:rFonts w:ascii="Calibri" w:hAnsi="Calibri"/>
          <w:b/>
          <w:sz w:val="22"/>
          <w:szCs w:val="22"/>
        </w:rPr>
        <w:t xml:space="preserve">Sklop </w:t>
      </w:r>
      <w:r>
        <w:rPr>
          <w:rFonts w:ascii="Calibri" w:hAnsi="Calibri"/>
          <w:b/>
          <w:sz w:val="22"/>
          <w:szCs w:val="22"/>
        </w:rPr>
        <w:t>2</w:t>
      </w:r>
      <w:r w:rsidRPr="00C81D1E">
        <w:rPr>
          <w:rFonts w:ascii="Calibri" w:hAnsi="Calibri"/>
          <w:b/>
          <w:sz w:val="22"/>
          <w:szCs w:val="22"/>
        </w:rPr>
        <w:t xml:space="preserve">: Dobava, postavitev in vgradnja kuhinjske tehnologije  </w:t>
      </w:r>
    </w:p>
    <w:p w14:paraId="76166889" w14:textId="77777777" w:rsidR="0068264F" w:rsidRPr="00C81D1E" w:rsidRDefault="0068264F" w:rsidP="0068264F">
      <w:pPr>
        <w:ind w:left="2127"/>
        <w:rPr>
          <w:rFonts w:ascii="Calibri" w:hAnsi="Calibri"/>
          <w:b/>
          <w:sz w:val="22"/>
          <w:szCs w:val="22"/>
        </w:rPr>
      </w:pPr>
      <w:r w:rsidRPr="00C81D1E">
        <w:rPr>
          <w:rFonts w:ascii="Calibri" w:hAnsi="Calibri"/>
          <w:b/>
          <w:sz w:val="22"/>
          <w:szCs w:val="22"/>
        </w:rPr>
        <w:t xml:space="preserve">Sklop </w:t>
      </w:r>
      <w:r>
        <w:rPr>
          <w:rFonts w:ascii="Calibri" w:hAnsi="Calibri"/>
          <w:b/>
          <w:sz w:val="22"/>
          <w:szCs w:val="22"/>
        </w:rPr>
        <w:t>3</w:t>
      </w:r>
      <w:r w:rsidRPr="00C81D1E">
        <w:rPr>
          <w:rFonts w:ascii="Calibri" w:hAnsi="Calibri"/>
          <w:b/>
          <w:sz w:val="22"/>
          <w:szCs w:val="22"/>
        </w:rPr>
        <w:t xml:space="preserve">: Dobava in vgradnja centralnega nadzornega sistema (CNS) </w:t>
      </w:r>
      <w:r>
        <w:rPr>
          <w:rFonts w:ascii="Calibri" w:hAnsi="Calibri"/>
          <w:b/>
          <w:sz w:val="22"/>
          <w:szCs w:val="22"/>
        </w:rPr>
        <w:t>- hotel</w:t>
      </w:r>
    </w:p>
    <w:p w14:paraId="4181560B" w14:textId="77777777" w:rsidR="00011C22" w:rsidRPr="0065683E" w:rsidRDefault="00011C22" w:rsidP="00011C22">
      <w:pPr>
        <w:jc w:val="center"/>
        <w:rPr>
          <w:rFonts w:ascii="Calibri" w:hAnsi="Calibri"/>
          <w:sz w:val="22"/>
          <w:szCs w:val="22"/>
        </w:rPr>
      </w:pPr>
    </w:p>
    <w:p w14:paraId="19CEAFC0" w14:textId="77777777" w:rsidR="00011C22" w:rsidRPr="0065683E" w:rsidRDefault="00011C22" w:rsidP="00011C22">
      <w:pPr>
        <w:jc w:val="center"/>
        <w:rPr>
          <w:rFonts w:ascii="Calibri" w:hAnsi="Calibri"/>
          <w:sz w:val="22"/>
          <w:szCs w:val="22"/>
        </w:rPr>
      </w:pPr>
    </w:p>
    <w:p w14:paraId="1A764AD6" w14:textId="2DB4F087" w:rsidR="00022532" w:rsidRPr="00F011C8" w:rsidRDefault="00011C22" w:rsidP="00022532">
      <w:pPr>
        <w:jc w:val="both"/>
        <w:rPr>
          <w:rFonts w:ascii="Calibri" w:hAnsi="Calibri" w:cs="Tahoma"/>
          <w:sz w:val="22"/>
          <w:szCs w:val="22"/>
        </w:rPr>
      </w:pPr>
      <w:r w:rsidRPr="0065683E">
        <w:rPr>
          <w:rFonts w:ascii="Calibri" w:hAnsi="Calibri"/>
          <w:sz w:val="22"/>
          <w:szCs w:val="22"/>
        </w:rPr>
        <w:t>Ponudnika vabimo, da odda ponudbo za izvedbo javnega naročila.</w:t>
      </w:r>
      <w:r w:rsidR="00022532" w:rsidRPr="00022532">
        <w:rPr>
          <w:rFonts w:ascii="Calibri" w:hAnsi="Calibri" w:cs="Tahoma"/>
          <w:sz w:val="22"/>
          <w:szCs w:val="22"/>
        </w:rPr>
        <w:t xml:space="preserve"> </w:t>
      </w:r>
      <w:r w:rsidR="00022532" w:rsidRPr="003A2113">
        <w:rPr>
          <w:rFonts w:ascii="Calibri" w:hAnsi="Calibri" w:cs="Tahoma"/>
          <w:sz w:val="22"/>
          <w:szCs w:val="22"/>
        </w:rPr>
        <w:t xml:space="preserve">Ponudniki lahko oddajo ponudbo za </w:t>
      </w:r>
      <w:r w:rsidR="000579D1">
        <w:rPr>
          <w:rFonts w:ascii="Calibri" w:hAnsi="Calibri" w:cs="Tahoma"/>
          <w:sz w:val="22"/>
          <w:szCs w:val="22"/>
        </w:rPr>
        <w:t xml:space="preserve">en ali več sklopov </w:t>
      </w:r>
      <w:r w:rsidR="00022532" w:rsidRPr="000579D1">
        <w:rPr>
          <w:rFonts w:ascii="Calibri" w:hAnsi="Calibri" w:cs="Tahoma"/>
          <w:sz w:val="22"/>
          <w:szCs w:val="22"/>
        </w:rPr>
        <w:t>. Ponudbe</w:t>
      </w:r>
      <w:r w:rsidR="00022532" w:rsidRPr="00F011C8">
        <w:rPr>
          <w:rFonts w:ascii="Calibri" w:hAnsi="Calibri" w:cs="Tahoma"/>
          <w:sz w:val="22"/>
          <w:szCs w:val="22"/>
        </w:rPr>
        <w:t xml:space="preserve"> ni mogoče oddati samo za del sklopa.</w:t>
      </w:r>
    </w:p>
    <w:p w14:paraId="6EDD3AA8" w14:textId="77777777" w:rsidR="00011C22" w:rsidRPr="0065683E" w:rsidRDefault="00011C22" w:rsidP="00011C22">
      <w:pPr>
        <w:pStyle w:val="Navaden3"/>
        <w:rPr>
          <w:rFonts w:ascii="Calibri" w:hAnsi="Calibri"/>
          <w:sz w:val="22"/>
          <w:szCs w:val="22"/>
        </w:rPr>
      </w:pPr>
    </w:p>
    <w:p w14:paraId="7591A6FF" w14:textId="77777777" w:rsidR="00022532" w:rsidRDefault="00022532" w:rsidP="00011C22">
      <w:pPr>
        <w:pStyle w:val="Navaden3"/>
        <w:rPr>
          <w:rFonts w:ascii="Calibri" w:hAnsi="Calibri"/>
          <w:sz w:val="22"/>
          <w:szCs w:val="22"/>
        </w:rPr>
      </w:pPr>
    </w:p>
    <w:p w14:paraId="38203B0A" w14:textId="74C646A9" w:rsidR="00011C22" w:rsidRPr="0065683E" w:rsidRDefault="00011C22" w:rsidP="00011C22">
      <w:pPr>
        <w:pStyle w:val="Navaden3"/>
        <w:rPr>
          <w:rFonts w:ascii="Calibri" w:hAnsi="Calibri"/>
          <w:sz w:val="22"/>
          <w:szCs w:val="22"/>
        </w:rPr>
      </w:pPr>
      <w:r w:rsidRPr="0065683E">
        <w:rPr>
          <w:rFonts w:ascii="Calibri" w:hAnsi="Calibri"/>
          <w:sz w:val="22"/>
          <w:szCs w:val="22"/>
        </w:rPr>
        <w:t xml:space="preserve">VSEBINA </w:t>
      </w:r>
      <w:r>
        <w:rPr>
          <w:rFonts w:ascii="Calibri" w:hAnsi="Calibri"/>
          <w:sz w:val="22"/>
          <w:szCs w:val="22"/>
        </w:rPr>
        <w:t>dokumentacije v zvezi z oddajo javnega naročila</w:t>
      </w:r>
      <w:r w:rsidRPr="0065683E">
        <w:rPr>
          <w:rFonts w:ascii="Calibri" w:hAnsi="Calibri"/>
          <w:sz w:val="22"/>
          <w:szCs w:val="22"/>
        </w:rPr>
        <w:t xml:space="preserve"> je:</w:t>
      </w:r>
    </w:p>
    <w:p w14:paraId="4785B9C9" w14:textId="77777777" w:rsidR="00011C22" w:rsidRPr="0065683E" w:rsidRDefault="00011C22" w:rsidP="00011C22">
      <w:pPr>
        <w:pStyle w:val="Navaden3"/>
        <w:rPr>
          <w:rFonts w:ascii="Calibri" w:hAnsi="Calibri"/>
          <w:sz w:val="22"/>
          <w:szCs w:val="22"/>
        </w:rPr>
      </w:pPr>
    </w:p>
    <w:p w14:paraId="703534F9" w14:textId="77777777" w:rsidR="00011C22" w:rsidRPr="0051431A" w:rsidRDefault="00011C22" w:rsidP="00011C22">
      <w:pPr>
        <w:tabs>
          <w:tab w:val="left" w:pos="1985"/>
        </w:tabs>
        <w:spacing w:after="120"/>
        <w:jc w:val="both"/>
        <w:rPr>
          <w:rFonts w:ascii="Calibri" w:hAnsi="Calibri" w:cs="Tahoma"/>
          <w:sz w:val="22"/>
          <w:szCs w:val="22"/>
        </w:rPr>
      </w:pPr>
      <w:r w:rsidRPr="0051431A">
        <w:rPr>
          <w:rFonts w:ascii="Calibri" w:hAnsi="Calibri" w:cs="Tahoma"/>
          <w:sz w:val="22"/>
          <w:szCs w:val="22"/>
        </w:rPr>
        <w:t>Poglavje 1</w:t>
      </w:r>
      <w:r w:rsidRPr="0051431A">
        <w:rPr>
          <w:rFonts w:ascii="Calibri" w:hAnsi="Calibri" w:cs="Tahoma"/>
          <w:sz w:val="22"/>
          <w:szCs w:val="22"/>
        </w:rPr>
        <w:tab/>
        <w:t>Navodila ponudniku za izdelavo ponudbe;</w:t>
      </w:r>
    </w:p>
    <w:p w14:paraId="443E364F" w14:textId="7D50640E" w:rsidR="00011C22" w:rsidRPr="0051431A" w:rsidRDefault="00011C22" w:rsidP="00011C22">
      <w:pPr>
        <w:tabs>
          <w:tab w:val="left" w:pos="1985"/>
        </w:tabs>
        <w:spacing w:after="120"/>
        <w:jc w:val="both"/>
        <w:rPr>
          <w:rFonts w:ascii="Calibri" w:hAnsi="Calibri" w:cs="Tahoma"/>
          <w:sz w:val="22"/>
          <w:szCs w:val="22"/>
        </w:rPr>
      </w:pPr>
      <w:r w:rsidRPr="0051431A">
        <w:rPr>
          <w:rFonts w:ascii="Calibri" w:hAnsi="Calibri" w:cs="Tahoma"/>
          <w:sz w:val="22"/>
          <w:szCs w:val="22"/>
        </w:rPr>
        <w:t xml:space="preserve">Poglavje 2    </w:t>
      </w:r>
      <w:r w:rsidRPr="0051431A">
        <w:rPr>
          <w:rFonts w:ascii="Calibri" w:hAnsi="Calibri" w:cs="Tahoma"/>
          <w:sz w:val="22"/>
          <w:szCs w:val="22"/>
        </w:rPr>
        <w:tab/>
        <w:t>Ponudbeni predračun (popis del s količinami</w:t>
      </w:r>
      <w:r w:rsidRPr="0058264C">
        <w:rPr>
          <w:rFonts w:ascii="Calibri" w:hAnsi="Calibri" w:cs="Tahoma"/>
          <w:sz w:val="22"/>
          <w:szCs w:val="22"/>
        </w:rPr>
        <w:t xml:space="preserve">) za </w:t>
      </w:r>
      <w:r w:rsidR="003F7EFA" w:rsidRPr="0058264C">
        <w:rPr>
          <w:rFonts w:ascii="Calibri" w:hAnsi="Calibri" w:cs="Tahoma"/>
          <w:sz w:val="22"/>
          <w:szCs w:val="22"/>
        </w:rPr>
        <w:t>sklope</w:t>
      </w:r>
      <w:r w:rsidRPr="0058264C">
        <w:rPr>
          <w:rFonts w:ascii="Calibri" w:hAnsi="Calibri" w:cs="Tahoma"/>
          <w:sz w:val="22"/>
          <w:szCs w:val="22"/>
        </w:rPr>
        <w:t>;</w:t>
      </w:r>
      <w:r w:rsidRPr="0051431A">
        <w:rPr>
          <w:rFonts w:ascii="Calibri" w:hAnsi="Calibri" w:cs="Tahoma"/>
          <w:sz w:val="22"/>
          <w:szCs w:val="22"/>
        </w:rPr>
        <w:t xml:space="preserve"> </w:t>
      </w:r>
    </w:p>
    <w:p w14:paraId="21B6464C" w14:textId="2E2180EB" w:rsidR="00011C22" w:rsidRPr="00AE44E4" w:rsidRDefault="00011C22" w:rsidP="00011C22">
      <w:pPr>
        <w:tabs>
          <w:tab w:val="left" w:pos="1985"/>
        </w:tabs>
        <w:spacing w:after="120"/>
        <w:ind w:left="1985" w:hanging="1985"/>
        <w:jc w:val="both"/>
        <w:rPr>
          <w:rFonts w:ascii="Calibri" w:hAnsi="Calibri" w:cs="Tahoma"/>
          <w:sz w:val="22"/>
          <w:szCs w:val="22"/>
        </w:rPr>
      </w:pPr>
      <w:r w:rsidRPr="0046493B">
        <w:rPr>
          <w:rFonts w:ascii="Calibri" w:hAnsi="Calibri" w:cs="Tahoma"/>
          <w:sz w:val="22"/>
          <w:szCs w:val="22"/>
        </w:rPr>
        <w:t xml:space="preserve">Poglavje 3   </w:t>
      </w:r>
      <w:r w:rsidRPr="0046493B">
        <w:rPr>
          <w:rFonts w:ascii="Calibri" w:hAnsi="Calibri" w:cs="Tahoma"/>
          <w:sz w:val="22"/>
          <w:szCs w:val="22"/>
        </w:rPr>
        <w:tab/>
      </w:r>
      <w:r w:rsidRPr="00EA3F19">
        <w:rPr>
          <w:rFonts w:ascii="Calibri" w:hAnsi="Calibri" w:cs="Tahoma"/>
          <w:sz w:val="22"/>
          <w:szCs w:val="22"/>
        </w:rPr>
        <w:t>PZI</w:t>
      </w:r>
      <w:r w:rsidR="00C43161" w:rsidRPr="00EA3F19">
        <w:rPr>
          <w:rFonts w:ascii="Calibri" w:hAnsi="Calibri" w:cs="Tahoma"/>
          <w:sz w:val="22"/>
          <w:szCs w:val="22"/>
        </w:rPr>
        <w:t xml:space="preserve">, </w:t>
      </w:r>
      <w:r w:rsidR="00C43161" w:rsidRPr="00AE44E4">
        <w:rPr>
          <w:rFonts w:ascii="Calibri" w:hAnsi="Calibri" w:cs="Tahoma"/>
          <w:sz w:val="22"/>
          <w:szCs w:val="22"/>
        </w:rPr>
        <w:t>Tehničn</w:t>
      </w:r>
      <w:r w:rsidR="00EA3F19" w:rsidRPr="00AE44E4">
        <w:rPr>
          <w:rFonts w:ascii="Calibri" w:hAnsi="Calibri" w:cs="Tahoma"/>
          <w:sz w:val="22"/>
          <w:szCs w:val="22"/>
        </w:rPr>
        <w:t>e zahteve</w:t>
      </w:r>
      <w:r w:rsidR="00C43161" w:rsidRPr="00AE44E4">
        <w:rPr>
          <w:rFonts w:ascii="Calibri" w:hAnsi="Calibri" w:cs="Tahoma"/>
          <w:sz w:val="22"/>
          <w:szCs w:val="22"/>
        </w:rPr>
        <w:t xml:space="preserve"> za izvedbo del</w:t>
      </w:r>
      <w:r w:rsidRPr="00AE44E4">
        <w:rPr>
          <w:rFonts w:ascii="Calibri" w:hAnsi="Calibri" w:cs="Tahoma"/>
          <w:sz w:val="22"/>
          <w:szCs w:val="22"/>
        </w:rPr>
        <w:t>;</w:t>
      </w:r>
    </w:p>
    <w:p w14:paraId="68B3A407" w14:textId="11155F58" w:rsidR="00011C22" w:rsidRPr="00AE44E4" w:rsidRDefault="00011C22" w:rsidP="00011C22">
      <w:pPr>
        <w:tabs>
          <w:tab w:val="left" w:pos="1985"/>
        </w:tabs>
        <w:spacing w:after="120"/>
        <w:jc w:val="both"/>
        <w:rPr>
          <w:rFonts w:ascii="Calibri" w:hAnsi="Calibri" w:cs="Tahoma"/>
          <w:sz w:val="22"/>
          <w:szCs w:val="22"/>
        </w:rPr>
      </w:pPr>
      <w:r w:rsidRPr="00AE44E4">
        <w:rPr>
          <w:rFonts w:ascii="Calibri" w:hAnsi="Calibri" w:cs="Tahoma"/>
          <w:sz w:val="22"/>
          <w:szCs w:val="22"/>
        </w:rPr>
        <w:t xml:space="preserve">Poglavje 4   </w:t>
      </w:r>
      <w:r w:rsidRPr="00AE44E4">
        <w:rPr>
          <w:rFonts w:ascii="Calibri" w:hAnsi="Calibri" w:cs="Tahoma"/>
          <w:sz w:val="22"/>
          <w:szCs w:val="22"/>
        </w:rPr>
        <w:tab/>
        <w:t>Obrazec ponudbe;</w:t>
      </w:r>
    </w:p>
    <w:p w14:paraId="4EA89940" w14:textId="600D5376" w:rsidR="00011C22" w:rsidRPr="0046493B" w:rsidRDefault="00011C22" w:rsidP="00011C22">
      <w:pPr>
        <w:tabs>
          <w:tab w:val="left" w:pos="1985"/>
        </w:tabs>
        <w:spacing w:after="120"/>
        <w:jc w:val="both"/>
        <w:rPr>
          <w:rFonts w:ascii="Calibri" w:hAnsi="Calibri" w:cs="Tahoma"/>
          <w:sz w:val="22"/>
          <w:szCs w:val="22"/>
        </w:rPr>
      </w:pPr>
      <w:r w:rsidRPr="00AE44E4">
        <w:rPr>
          <w:rFonts w:ascii="Calibri" w:hAnsi="Calibri" w:cs="Tahoma"/>
          <w:sz w:val="22"/>
          <w:szCs w:val="22"/>
        </w:rPr>
        <w:t xml:space="preserve">Poglavje 5    </w:t>
      </w:r>
      <w:r w:rsidRPr="00AE44E4">
        <w:rPr>
          <w:rFonts w:ascii="Calibri" w:hAnsi="Calibri" w:cs="Tahoma"/>
          <w:sz w:val="22"/>
          <w:szCs w:val="22"/>
        </w:rPr>
        <w:tab/>
        <w:t>Vzorec pogodbe;</w:t>
      </w:r>
    </w:p>
    <w:p w14:paraId="350C1DFE" w14:textId="77777777" w:rsidR="00011C22" w:rsidRPr="0046493B" w:rsidRDefault="00011C22" w:rsidP="00011C22">
      <w:pPr>
        <w:tabs>
          <w:tab w:val="left" w:pos="1985"/>
        </w:tabs>
        <w:jc w:val="both"/>
        <w:rPr>
          <w:rFonts w:ascii="Calibri" w:hAnsi="Calibri" w:cs="Tahoma"/>
          <w:sz w:val="22"/>
          <w:szCs w:val="22"/>
        </w:rPr>
      </w:pPr>
      <w:r w:rsidRPr="0046493B">
        <w:rPr>
          <w:rFonts w:ascii="Calibri" w:hAnsi="Calibri" w:cs="Tahoma"/>
          <w:sz w:val="22"/>
          <w:szCs w:val="22"/>
        </w:rPr>
        <w:t xml:space="preserve">Poglavje 6    </w:t>
      </w:r>
      <w:r w:rsidRPr="0046493B">
        <w:rPr>
          <w:rFonts w:ascii="Calibri" w:hAnsi="Calibri" w:cs="Tahoma"/>
          <w:sz w:val="22"/>
          <w:szCs w:val="22"/>
        </w:rPr>
        <w:tab/>
        <w:t>Vzorec garancije za resnost ponudbe,</w:t>
      </w:r>
    </w:p>
    <w:p w14:paraId="2CE768C6" w14:textId="072B57F8" w:rsidR="00011C22" w:rsidRPr="0046493B" w:rsidRDefault="00011C22" w:rsidP="00011C22">
      <w:pPr>
        <w:tabs>
          <w:tab w:val="left" w:pos="1985"/>
        </w:tabs>
        <w:ind w:left="1985" w:hanging="1447"/>
        <w:jc w:val="both"/>
        <w:rPr>
          <w:rFonts w:ascii="Calibri" w:hAnsi="Calibri" w:cs="Tahoma"/>
          <w:sz w:val="22"/>
          <w:szCs w:val="22"/>
        </w:rPr>
      </w:pPr>
      <w:r w:rsidRPr="0046493B">
        <w:rPr>
          <w:rFonts w:ascii="Calibri" w:hAnsi="Calibri" w:cs="Tahoma"/>
          <w:sz w:val="22"/>
          <w:szCs w:val="22"/>
        </w:rPr>
        <w:tab/>
        <w:t>Vzorec garancije za dobro izvedbo pogodbenih obveznosti,</w:t>
      </w:r>
    </w:p>
    <w:p w14:paraId="24DA78FC" w14:textId="5CD89983" w:rsidR="00751605" w:rsidRDefault="00751605" w:rsidP="00011C22">
      <w:pPr>
        <w:tabs>
          <w:tab w:val="left" w:pos="1985"/>
        </w:tabs>
        <w:ind w:left="1985" w:hanging="1447"/>
        <w:jc w:val="both"/>
        <w:rPr>
          <w:rFonts w:ascii="Calibri" w:hAnsi="Calibri" w:cs="Tahoma"/>
          <w:sz w:val="22"/>
          <w:szCs w:val="22"/>
        </w:rPr>
      </w:pPr>
      <w:r w:rsidRPr="0046493B">
        <w:rPr>
          <w:rFonts w:ascii="Calibri" w:hAnsi="Calibri" w:cs="Tahoma"/>
          <w:sz w:val="22"/>
          <w:szCs w:val="22"/>
        </w:rPr>
        <w:tab/>
        <w:t>Vzorec garancije za odpravo napak v garancijskem roku;</w:t>
      </w:r>
    </w:p>
    <w:p w14:paraId="0D0E705C" w14:textId="77777777" w:rsidR="00817A97" w:rsidRPr="0046493B" w:rsidRDefault="00817A97" w:rsidP="00011C22">
      <w:pPr>
        <w:tabs>
          <w:tab w:val="left" w:pos="1985"/>
        </w:tabs>
        <w:ind w:left="1985" w:hanging="1447"/>
        <w:jc w:val="both"/>
        <w:rPr>
          <w:rFonts w:ascii="Calibri" w:hAnsi="Calibri" w:cs="Tahoma"/>
          <w:sz w:val="22"/>
          <w:szCs w:val="22"/>
        </w:rPr>
      </w:pPr>
    </w:p>
    <w:p w14:paraId="793842BB" w14:textId="77777777" w:rsidR="00011C22" w:rsidRPr="0046493B" w:rsidRDefault="00011C22" w:rsidP="0010310D">
      <w:pPr>
        <w:tabs>
          <w:tab w:val="left" w:pos="1985"/>
        </w:tabs>
        <w:spacing w:after="120"/>
        <w:ind w:left="1985" w:hanging="1985"/>
        <w:jc w:val="both"/>
        <w:rPr>
          <w:rFonts w:ascii="Calibri" w:hAnsi="Calibri" w:cs="Tahoma"/>
          <w:sz w:val="22"/>
          <w:szCs w:val="22"/>
        </w:rPr>
      </w:pPr>
      <w:r w:rsidRPr="0046493B">
        <w:rPr>
          <w:rFonts w:ascii="Calibri" w:hAnsi="Calibri" w:cs="Tahoma"/>
          <w:sz w:val="22"/>
          <w:szCs w:val="22"/>
        </w:rPr>
        <w:t>Poglavje 7</w:t>
      </w:r>
      <w:r w:rsidRPr="0046493B">
        <w:rPr>
          <w:rFonts w:ascii="Calibri" w:hAnsi="Calibri" w:cs="Tahoma"/>
          <w:sz w:val="22"/>
          <w:szCs w:val="22"/>
        </w:rPr>
        <w:tab/>
        <w:t>Obrazci za ugotavljanje sposobnosti ponudnika v skladu z zahtevami Poglavja 1</w:t>
      </w:r>
      <w:r w:rsidRPr="0010310D">
        <w:rPr>
          <w:rFonts w:ascii="Calibri" w:hAnsi="Calibri" w:cs="Tahoma"/>
          <w:sz w:val="22"/>
          <w:szCs w:val="22"/>
        </w:rPr>
        <w:t>;</w:t>
      </w:r>
    </w:p>
    <w:p w14:paraId="0005DB9B" w14:textId="7A47B21A" w:rsidR="00011C22" w:rsidRDefault="00011C22" w:rsidP="00FB2ECC">
      <w:pPr>
        <w:tabs>
          <w:tab w:val="left" w:pos="1985"/>
        </w:tabs>
        <w:spacing w:after="120"/>
        <w:ind w:left="1985"/>
        <w:jc w:val="both"/>
      </w:pPr>
      <w:r w:rsidRPr="00817A97">
        <w:rPr>
          <w:rFonts w:ascii="Calibri" w:hAnsi="Calibri" w:cs="Tahoma"/>
          <w:sz w:val="22"/>
          <w:szCs w:val="22"/>
        </w:rPr>
        <w:t>ESPD obrazec.</w:t>
      </w:r>
    </w:p>
    <w:p w14:paraId="5A69AA48" w14:textId="77777777" w:rsidR="00D15C89" w:rsidRPr="00F82FD9" w:rsidRDefault="00D15C89" w:rsidP="004612F0">
      <w:pPr>
        <w:tabs>
          <w:tab w:val="left" w:pos="6480"/>
        </w:tabs>
        <w:jc w:val="right"/>
        <w:rPr>
          <w:rFonts w:asciiTheme="minorHAnsi" w:hAnsiTheme="minorHAnsi"/>
          <w:sz w:val="22"/>
          <w:szCs w:val="22"/>
        </w:rPr>
      </w:pPr>
    </w:p>
    <w:sectPr w:rsidR="00D15C89" w:rsidRPr="00F82FD9" w:rsidSect="00B96BF0">
      <w:headerReference w:type="default" r:id="rId12"/>
      <w:headerReference w:type="first" r:id="rId13"/>
      <w:pgSz w:w="11906" w:h="16838"/>
      <w:pgMar w:top="1134" w:right="1134" w:bottom="1134" w:left="1134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0D6873" w14:textId="77777777" w:rsidR="0003609D" w:rsidRDefault="0003609D">
      <w:r>
        <w:separator/>
      </w:r>
    </w:p>
  </w:endnote>
  <w:endnote w:type="continuationSeparator" w:id="0">
    <w:p w14:paraId="528CD08D" w14:textId="77777777" w:rsidR="0003609D" w:rsidRDefault="00036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InterstateCE-Black">
    <w:altName w:val="Arial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  <w:font w:name="InterstateCE-Bold">
    <w:altName w:val="Courier New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  <w:font w:name="InterstateCE-Regular">
    <w:altName w:val="Arial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B1CE57" w14:textId="77777777" w:rsidR="0003609D" w:rsidRDefault="0003609D">
      <w:r>
        <w:separator/>
      </w:r>
    </w:p>
  </w:footnote>
  <w:footnote w:type="continuationSeparator" w:id="0">
    <w:p w14:paraId="7A5630B8" w14:textId="77777777" w:rsidR="0003609D" w:rsidRDefault="000360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1F8382" w14:textId="77777777" w:rsidR="00664221" w:rsidRDefault="00664221" w:rsidP="00664221">
    <w:pPr>
      <w:pStyle w:val="Glava"/>
      <w:ind w:left="-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686580" w14:textId="6E4CF9ED" w:rsidR="005E6D5F" w:rsidRPr="0051431A" w:rsidRDefault="00A86B31" w:rsidP="005E6D5F">
    <w:pPr>
      <w:tabs>
        <w:tab w:val="center" w:pos="4536"/>
        <w:tab w:val="right" w:pos="9072"/>
      </w:tabs>
      <w:jc w:val="center"/>
    </w:pPr>
    <w:r w:rsidRPr="006C0093">
      <w:rPr>
        <w:rFonts w:ascii="Calibri" w:hAnsi="Calibri"/>
        <w:i/>
        <w:noProof/>
        <w:sz w:val="28"/>
        <w:szCs w:val="20"/>
      </w:rPr>
      <w:drawing>
        <wp:inline distT="0" distB="0" distL="0" distR="0" wp14:anchorId="23936E03" wp14:editId="262B82FD">
          <wp:extent cx="584200" cy="831850"/>
          <wp:effectExtent l="0" t="0" r="6350" b="0"/>
          <wp:docPr id="1" name="Slika 1" descr="Logo man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man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20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C0093">
      <w:rPr>
        <w:rFonts w:ascii="Calibri" w:hAnsi="Calibri"/>
        <w:i/>
        <w:sz w:val="28"/>
        <w:szCs w:val="20"/>
      </w:rPr>
      <w:t xml:space="preserve">HOLDING KOBILARNA LIPICA, d.o.o., Lipica 5, 6210 Sežana, Slovenija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70336"/>
    <w:multiLevelType w:val="hybridMultilevel"/>
    <w:tmpl w:val="B364A59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DD25511"/>
    <w:multiLevelType w:val="multilevel"/>
    <w:tmpl w:val="24C4CDA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InterstateCE-Light" w:eastAsia="Times New Roman" w:hAnsi="InterstateCE-Light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0730C0"/>
    <w:multiLevelType w:val="hybridMultilevel"/>
    <w:tmpl w:val="A4A0168E"/>
    <w:lvl w:ilvl="0" w:tplc="60D42DCE">
      <w:start w:val="1"/>
      <w:numFmt w:val="bullet"/>
      <w:pStyle w:val="Aline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8FF"/>
    <w:rsid w:val="00011C22"/>
    <w:rsid w:val="00022532"/>
    <w:rsid w:val="00023061"/>
    <w:rsid w:val="00035A99"/>
    <w:rsid w:val="0003609D"/>
    <w:rsid w:val="00053F90"/>
    <w:rsid w:val="000579D1"/>
    <w:rsid w:val="000C4DB3"/>
    <w:rsid w:val="000E74CB"/>
    <w:rsid w:val="0010310D"/>
    <w:rsid w:val="001278FF"/>
    <w:rsid w:val="00144B8D"/>
    <w:rsid w:val="00166D0C"/>
    <w:rsid w:val="001C1463"/>
    <w:rsid w:val="001C4073"/>
    <w:rsid w:val="00235283"/>
    <w:rsid w:val="00245BD1"/>
    <w:rsid w:val="002D0814"/>
    <w:rsid w:val="003548F6"/>
    <w:rsid w:val="00365A23"/>
    <w:rsid w:val="003B417F"/>
    <w:rsid w:val="003F7EFA"/>
    <w:rsid w:val="004612F0"/>
    <w:rsid w:val="0046493B"/>
    <w:rsid w:val="004A3A9D"/>
    <w:rsid w:val="004D421F"/>
    <w:rsid w:val="00536D68"/>
    <w:rsid w:val="0058097C"/>
    <w:rsid w:val="0058264C"/>
    <w:rsid w:val="005E6D5F"/>
    <w:rsid w:val="006271D5"/>
    <w:rsid w:val="00664221"/>
    <w:rsid w:val="0068264F"/>
    <w:rsid w:val="00693CEB"/>
    <w:rsid w:val="00751605"/>
    <w:rsid w:val="00780F52"/>
    <w:rsid w:val="007C3B73"/>
    <w:rsid w:val="007C45D4"/>
    <w:rsid w:val="00801B8E"/>
    <w:rsid w:val="00817A97"/>
    <w:rsid w:val="00892C15"/>
    <w:rsid w:val="00941743"/>
    <w:rsid w:val="009637DE"/>
    <w:rsid w:val="00971AE1"/>
    <w:rsid w:val="0097428F"/>
    <w:rsid w:val="009B5257"/>
    <w:rsid w:val="00A04FB2"/>
    <w:rsid w:val="00A1650D"/>
    <w:rsid w:val="00A276B3"/>
    <w:rsid w:val="00A35E4A"/>
    <w:rsid w:val="00A86B31"/>
    <w:rsid w:val="00AA56D2"/>
    <w:rsid w:val="00AE44E4"/>
    <w:rsid w:val="00AF3B20"/>
    <w:rsid w:val="00B60B67"/>
    <w:rsid w:val="00B73C7D"/>
    <w:rsid w:val="00B96BF0"/>
    <w:rsid w:val="00C32BFA"/>
    <w:rsid w:val="00C43161"/>
    <w:rsid w:val="00C51D16"/>
    <w:rsid w:val="00C8595C"/>
    <w:rsid w:val="00D028AE"/>
    <w:rsid w:val="00D15C89"/>
    <w:rsid w:val="00D37210"/>
    <w:rsid w:val="00D479FC"/>
    <w:rsid w:val="00D67AF6"/>
    <w:rsid w:val="00DA0C53"/>
    <w:rsid w:val="00E31228"/>
    <w:rsid w:val="00E6502E"/>
    <w:rsid w:val="00EA3F19"/>
    <w:rsid w:val="00EC44DB"/>
    <w:rsid w:val="00F342AA"/>
    <w:rsid w:val="00F5133D"/>
    <w:rsid w:val="00F82FD9"/>
    <w:rsid w:val="00FB240D"/>
    <w:rsid w:val="00FB2ECC"/>
    <w:rsid w:val="00FF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4C38CB04"/>
  <w15:docId w15:val="{1EC53C63-E995-4AAE-8386-FF68AE7DB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813C8"/>
    <w:rPr>
      <w:rFonts w:ascii="InterstateCE-Light" w:hAnsi="InterstateCE-Light"/>
      <w:szCs w:val="24"/>
    </w:rPr>
  </w:style>
  <w:style w:type="paragraph" w:styleId="Naslov1">
    <w:name w:val="heading 1"/>
    <w:basedOn w:val="Navaden"/>
    <w:next w:val="Navaden"/>
    <w:qFormat/>
    <w:rsid w:val="009813C8"/>
    <w:pPr>
      <w:keepNext/>
      <w:spacing w:before="240" w:after="60"/>
      <w:outlineLvl w:val="0"/>
    </w:pPr>
    <w:rPr>
      <w:rFonts w:ascii="InterstateCE-Black" w:hAnsi="InterstateCE-Black" w:cs="Arial"/>
      <w:bCs/>
      <w:kern w:val="32"/>
      <w:sz w:val="26"/>
      <w:szCs w:val="32"/>
    </w:rPr>
  </w:style>
  <w:style w:type="paragraph" w:styleId="Naslov2">
    <w:name w:val="heading 2"/>
    <w:basedOn w:val="Navaden"/>
    <w:next w:val="Navaden"/>
    <w:qFormat/>
    <w:rsid w:val="009813C8"/>
    <w:pPr>
      <w:keepNext/>
      <w:spacing w:before="240" w:after="60"/>
      <w:outlineLvl w:val="1"/>
    </w:pPr>
    <w:rPr>
      <w:rFonts w:ascii="InterstateCE-Bold" w:hAnsi="InterstateCE-Bold" w:cs="Arial"/>
      <w:bCs/>
      <w:iCs/>
      <w:szCs w:val="28"/>
    </w:rPr>
  </w:style>
  <w:style w:type="paragraph" w:styleId="Naslov3">
    <w:name w:val="heading 3"/>
    <w:basedOn w:val="Navaden"/>
    <w:next w:val="Navaden"/>
    <w:qFormat/>
    <w:rsid w:val="009813C8"/>
    <w:pPr>
      <w:keepNext/>
      <w:spacing w:before="240" w:after="60"/>
      <w:outlineLvl w:val="2"/>
    </w:pPr>
    <w:rPr>
      <w:rFonts w:ascii="InterstateCE-Regular" w:hAnsi="InterstateCE-Regular" w:cs="Arial"/>
      <w:bCs/>
      <w:sz w:val="22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">
    <w:name w:val="Alinea"/>
    <w:basedOn w:val="Navaden"/>
    <w:rsid w:val="00894799"/>
    <w:pPr>
      <w:numPr>
        <w:numId w:val="1"/>
      </w:numPr>
      <w:ind w:left="714" w:hanging="357"/>
      <w:jc w:val="both"/>
    </w:pPr>
  </w:style>
  <w:style w:type="table" w:styleId="Tabelamrea">
    <w:name w:val="Table Grid"/>
    <w:basedOn w:val="Navadnatabela"/>
    <w:rsid w:val="005575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3">
    <w:name w:val="Navaden 3"/>
    <w:basedOn w:val="Navaden"/>
    <w:uiPriority w:val="99"/>
    <w:rsid w:val="001718AD"/>
    <w:pPr>
      <w:spacing w:after="60"/>
      <w:jc w:val="both"/>
    </w:pPr>
  </w:style>
  <w:style w:type="paragraph" w:styleId="Glava">
    <w:name w:val="header"/>
    <w:basedOn w:val="Navaden"/>
    <w:rsid w:val="00472A66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472A66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66D0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66D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francetic\Documents\MOJE%20DELO%202008%20in%20naprej\CGP\DARS%20dopis%20plus%20SQI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2F820EADCB5A44934993A15A7FBEC8" ma:contentTypeVersion="0" ma:contentTypeDescription="Ustvari nov dokument." ma:contentTypeScope="" ma:versionID="2619195c577e3d3059651da91fee8de1">
  <xsd:schema xmlns:xsd="http://www.w3.org/2001/XMLSchema" xmlns:xs="http://www.w3.org/2001/XMLSchema" xmlns:p="http://schemas.microsoft.com/office/2006/metadata/properties" xmlns:ns2="af6dba77-87b6-460d-b6da-519837642e3b" xmlns:ns3="1209390d-bf17-4439-acfe-fe8b99f01797" targetNamespace="http://schemas.microsoft.com/office/2006/metadata/properties" ma:root="true" ma:fieldsID="e0ef6cc0b5aec9b66a5736122ae63005" ns2:_="" ns3:_="">
    <xsd:import namespace="af6dba77-87b6-460d-b6da-519837642e3b"/>
    <xsd:import namespace="1209390d-bf17-4439-acfe-fe8b99f0179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ip_x0020_dokumen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dba77-87b6-460d-b6da-519837642e3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Obdrži ID" ma:description="Obdrži ID pri dodajanju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09390d-bf17-4439-acfe-fe8b99f01797" elementFormDefault="qualified">
    <xsd:import namespace="http://schemas.microsoft.com/office/2006/documentManagement/types"/>
    <xsd:import namespace="http://schemas.microsoft.com/office/infopath/2007/PartnerControls"/>
    <xsd:element name="Tip_x0020_dokumenta" ma:index="11" nillable="true" ma:displayName="Tip dokumenta" ma:internalName="Tip_x0020_dokumenta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Tip_x0020_dokumenta xmlns="1209390d-bf17-4439-acfe-fe8b99f01797">Dopis</Tip_x0020_dokumenta>
    <_dlc_DocId xmlns="af6dba77-87b6-460d-b6da-519837642e3b">J2F33SWEZ2VD-189-132</_dlc_DocId>
    <_dlc_DocIdUrl xmlns="af6dba77-87b6-460d-b6da-519837642e3b">
      <Url>http://darsnet/Docs/_layouts/15/DocIdRedir.aspx?ID=J2F33SWEZ2VD-189-132</Url>
      <Description>J2F33SWEZ2VD-189-132</Description>
    </_dlc_DocIdUrl>
    <_dlc_DocIdPersistId xmlns="af6dba77-87b6-460d-b6da-519837642e3b">false</_dlc_DocIdPersistId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1C80C95-E023-4627-98F6-D4023A458B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23B06A-3A1B-467B-865E-77783B11992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208D6E2-825B-47D7-BF6A-E84FE887C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6dba77-87b6-460d-b6da-519837642e3b"/>
    <ds:schemaRef ds:uri="1209390d-bf17-4439-acfe-fe8b99f017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6204A6-7CD3-434F-8EE3-8EBAACBFCB9C}">
  <ds:schemaRefs>
    <ds:schemaRef ds:uri="http://schemas.microsoft.com/office/2006/metadata/properties"/>
    <ds:schemaRef ds:uri="1209390d-bf17-4439-acfe-fe8b99f01797"/>
    <ds:schemaRef ds:uri="af6dba77-87b6-460d-b6da-519837642e3b"/>
  </ds:schemaRefs>
</ds:datastoreItem>
</file>

<file path=customXml/itemProps5.xml><?xml version="1.0" encoding="utf-8"?>
<ds:datastoreItem xmlns:ds="http://schemas.openxmlformats.org/officeDocument/2006/customXml" ds:itemID="{74C19D7E-E67E-4180-85A1-AA8281A33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DARS dopis plus SQI.dotx</Template>
  <TotalTime>66</TotalTime>
  <Pages>1</Pages>
  <Words>164</Words>
  <Characters>988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DARS dopis plus SQI</vt:lpstr>
      <vt:lpstr>Štev</vt:lpstr>
    </vt:vector>
  </TitlesOfParts>
  <Company>dars d.d.</Company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DARS dopis plus SQI</dc:title>
  <dc:creator>DARS</dc:creator>
  <cp:lastModifiedBy>Mara Bertok</cp:lastModifiedBy>
  <cp:revision>11</cp:revision>
  <cp:lastPrinted>2020-06-16T13:30:00Z</cp:lastPrinted>
  <dcterms:created xsi:type="dcterms:W3CDTF">2020-02-10T15:11:00Z</dcterms:created>
  <dcterms:modified xsi:type="dcterms:W3CDTF">2020-08-10T09:16:00Z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0x010100872F820EADCB5A44934993A15A7FBEC8</vt:lpwstr>
  </property>
  <property fmtid="{D5CDD505-2E9C-101B-9397-08002B2CF9AE}" pid="3" name="_dlc_DocIdItemGuid">
    <vt:lpwstr>bad54eee-03cb-48a0-aef9-b6b0fe9cc93f</vt:lpwstr>
  </property>
  <property fmtid="{D5CDD505-2E9C-101B-9397-08002B2CF9AE}" pid="4" name="Order">
    <vt:r8>2600</vt:r8>
  </property>
  <property fmtid="{D5CDD505-2E9C-101B-9397-08002B2CF9AE}" pid="5" name="TemplateUrl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</Properties>
</file>